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32C" w:rsidRDefault="0076732C" w:rsidP="00D478C3">
      <w:pPr>
        <w:pStyle w:val="NoSpacing"/>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KASIM</w:t>
      </w:r>
      <w:r w:rsidRPr="00D478C3">
        <w:rPr>
          <w:rFonts w:ascii="Comic Sans MS" w:hAnsi="Comic Sans MS"/>
          <w:b/>
          <w:sz w:val="20"/>
          <w:szCs w:val="20"/>
        </w:rPr>
        <w:t xml:space="preserve"> AYI EĞİTİM PLANI</w:t>
      </w:r>
    </w:p>
    <w:p w:rsidR="0076732C" w:rsidRDefault="0076732C" w:rsidP="00D478C3">
      <w:pPr>
        <w:pStyle w:val="NoSpacing"/>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76732C" w:rsidRPr="00D478C3" w:rsidRDefault="0076732C" w:rsidP="00D478C3">
      <w:pPr>
        <w:pStyle w:val="NoSpacing"/>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 xml:space="preserve">KASIM </w:t>
      </w:r>
      <w:r w:rsidRPr="00D478C3">
        <w:rPr>
          <w:rFonts w:ascii="Comic Sans MS" w:hAnsi="Comic Sans MS"/>
          <w:sz w:val="20"/>
          <w:szCs w:val="20"/>
        </w:rPr>
        <w:t>/</w:t>
      </w:r>
      <w:r>
        <w:rPr>
          <w:rFonts w:ascii="Comic Sans MS" w:hAnsi="Comic Sans MS"/>
          <w:sz w:val="20"/>
          <w:szCs w:val="20"/>
        </w:rPr>
        <w:t xml:space="preserve"> 2016</w:t>
      </w:r>
    </w:p>
    <w:p w:rsidR="0076732C" w:rsidRPr="00D478C3" w:rsidRDefault="0076732C" w:rsidP="00D478C3">
      <w:pPr>
        <w:pStyle w:val="NoSpacing"/>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76732C" w:rsidRDefault="0076732C" w:rsidP="00D478C3">
      <w:pPr>
        <w:pStyle w:val="NoSpacing"/>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76732C" w:rsidRDefault="0076732C" w:rsidP="00D478C3">
      <w:pPr>
        <w:pStyle w:val="NoSpacing"/>
        <w:rPr>
          <w:rFonts w:ascii="Comic Sans MS" w:hAnsi="Comic Sans MS"/>
          <w:b/>
          <w:sz w:val="20"/>
          <w:szCs w:val="20"/>
        </w:rPr>
      </w:pPr>
    </w:p>
    <w:p w:rsidR="0076732C" w:rsidRPr="002B7C3E" w:rsidRDefault="0076732C" w:rsidP="0063376D">
      <w:pPr>
        <w:pStyle w:val="NoSpacing"/>
        <w:pBdr>
          <w:top w:val="single" w:sz="4" w:space="1" w:color="auto"/>
          <w:left w:val="single" w:sz="4" w:space="0" w:color="auto"/>
          <w:bottom w:val="single" w:sz="4" w:space="1" w:color="auto"/>
          <w:right w:val="single" w:sz="4" w:space="1" w:color="auto"/>
        </w:pBdr>
        <w:jc w:val="center"/>
        <w:rPr>
          <w:rFonts w:ascii="Comic Sans MS" w:hAnsi="Comic Sans MS"/>
          <w:b/>
        </w:rPr>
      </w:pPr>
      <w:r w:rsidRPr="002B7C3E">
        <w:rPr>
          <w:rFonts w:ascii="Comic Sans MS" w:hAnsi="Comic Sans MS"/>
          <w:b/>
        </w:rPr>
        <w:t>KAZANIMLAR VE GÖSTERGELERİ</w:t>
      </w:r>
    </w:p>
    <w:p w:rsidR="0076732C" w:rsidRPr="002B7C3E" w:rsidRDefault="0076732C" w:rsidP="002B7C3E">
      <w:pPr>
        <w:pStyle w:val="NoSpacing"/>
        <w:pBdr>
          <w:top w:val="single" w:sz="4" w:space="1" w:color="auto"/>
          <w:left w:val="single" w:sz="4" w:space="0" w:color="auto"/>
          <w:bottom w:val="single" w:sz="4" w:space="1" w:color="auto"/>
          <w:right w:val="single" w:sz="4" w:space="1" w:color="auto"/>
        </w:pBdr>
        <w:rPr>
          <w:rFonts w:ascii="Comic Sans MS" w:hAnsi="Comic Sans MS"/>
          <w:b/>
        </w:rPr>
      </w:pPr>
      <w:r>
        <w:rPr>
          <w:rFonts w:ascii="Comic Sans MS" w:hAnsi="Comic Sans MS"/>
          <w:b/>
        </w:rPr>
        <w:t>BİLİŞSEL GELİŞİM</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 Nesne/durum/olaya dikkatini verir.</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Dikkat edilmesi gereken nesne/durum/olaya odaklanır. Dikkatini çeken nesne/durum/olaya yönelik sorular sorar.</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2. Nesne/durum/olayla ilgili tahminde bulunur. </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Nesne/durum/olayın ipuçlarını söyler. İpuçlarını birleştirerek tahminini söyler. Gerçek durumu inceler. Tahmini ile gerçek durumu karşılaştırır.</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3. Algıladıklarını hatırlar. </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Nesne/durum/olayı bir süre sonra yeniden söyler. Hatırladıklarını yeni durumlarda kullanır.</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4: Nesneleri sayar.</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Belirtilen sayı kadar nesneyi gösterir. Saydığı nesnelerin kaç tane olduğunu söyler.</w:t>
      </w:r>
      <w:r w:rsidRPr="002B7C3E">
        <w:t xml:space="preserve"> </w:t>
      </w:r>
      <w:r w:rsidRPr="002B7C3E">
        <w:rPr>
          <w:rFonts w:ascii="Comic Sans MS" w:hAnsi="Comic Sans MS"/>
          <w:sz w:val="20"/>
          <w:szCs w:val="20"/>
        </w:rPr>
        <w:t>İleriye/geriye doğru birer birer ritmik sayar.</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2B7C3E">
        <w:rPr>
          <w:rFonts w:ascii="Comic Sans MS" w:hAnsi="Comic Sans MS"/>
          <w:sz w:val="20"/>
          <w:szCs w:val="20"/>
        </w:rPr>
        <w:t>Belirtilen sayı kadar nesneyi gösterir. Saydığı nesnelerin kaç tane olduğunu söyler. Sıra bildiren sayıyı söyler.</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5. Nesne ya da varlıkları gözlemler. </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Nesne/varlığın adını söyler. Nesne/varlığın rengini söyler. Nesne/varlığın şeklini söyler. Nesne/varlığın büyüklüğünü söyler. Nesne/varlığın uzunluğunu söyler. Nesne /varlığın dokusunu söyler. Nesne/varlığın kokusunu söyler. Nesne/varlığın yapıldığı malzemeyi söyler. Nesne/varlığın miktarını söyler. Nesne/varlığın kullanım amaçlarını söyler.</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6. Nesne ya da varlıkları özelliklerine göre eşleştirir.</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7: Nesne ya da varlıkları özelliklerine göre gruplar.</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Nesne/varlıkları kokusuna göre gruplar.</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8: Nesne ya da varlıkların özelliklerini karşılaştırır.</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Nesne/varlıkların rengini ayırt eder, karşılaştırır. Nesne/varlıkların şeklini ayırt eder, karşılaştırır. Nesne/varlıkların büyüklüğünü ayırt eder, karşılaştırır. Nesne/varlıkların uzunluğunu ayırt eder, karşılaştırır</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9. Nesne ya da varlıkları özelliklerine göre sıralar. </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xml:space="preserve"> Nesne/varlıkları uzunluklarına, büyüklüklerine, miktarlarına, ağırlıklarına, renk tonlarına göre sıralar</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10.  Görsel materyalleri okur.  </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Görsel materyalleri inceler</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12: Geometrik şekilleri tanır.</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xml:space="preserve"> Gösterilen geometrik şeklin ismini söyler. Geometrik şekillerin özelliklerini söyler. Geometrik şekillere benzeyen nesneleri gösterir.</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15: Parça-bütün ilişkisini kavrar.</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Bir bütünün parçalarını söyler. Bir bütünü parçalara böler. Bütün ve yarımı gösterir. Parçaları birleştirerek bütün elde eder.</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17: Neden-sonuç ilişkisi kurar. </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xml:space="preserve"> Bir olayın olası nedenlerini söyler. Bir olayın olası sonuçlarını söyler.</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19: Problem durumlarına çözüm üretir.</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Göstergeleri: Bir olayın olası nedenlerini söyler. Bir olayın olası sonuçlarını söyler.</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20: Nesne/sembollerle grafik hazırlar.</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Nesneleri kullanarak grafik oluşturur.  Nesneleri sembollerle göstererek grafik oluşturur. Grafiği oluşturan nesneleri ya da sembolleri sayar.  Grafiği inceleyerek sonuçları açıklar.</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21: Atatürk’ü tanır. </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xml:space="preserve"> Atatürk'ün hayatıyla ilgili belli başlı olguları söyler. Atatürk’ün kişisel özelliklerini söyler.</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22: Atatürk'ün Türk toplumu için önemini açıklar. </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Atatürk’ün değerli bir insan olduğunu söyler. Atatürk'ün getirdiği yenilikleri söyler. Atatürk’ün getirdiği yeniliklerin önemini söyler.</w:t>
      </w:r>
    </w:p>
    <w:p w:rsidR="0076732C" w:rsidRDefault="0076732C" w:rsidP="002B7C3E">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rPr>
      </w:pPr>
    </w:p>
    <w:p w:rsidR="0076732C" w:rsidRDefault="0076732C" w:rsidP="002B7C3E">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rPr>
      </w:pPr>
    </w:p>
    <w:p w:rsidR="0076732C" w:rsidRPr="002B7C3E" w:rsidRDefault="0076732C" w:rsidP="002B7C3E">
      <w:pPr>
        <w:pStyle w:val="NoSpacing"/>
        <w:pBdr>
          <w:top w:val="single" w:sz="4" w:space="1" w:color="auto"/>
          <w:left w:val="single" w:sz="4" w:space="0" w:color="auto"/>
          <w:bottom w:val="single" w:sz="4" w:space="1" w:color="auto"/>
          <w:right w:val="single" w:sz="4" w:space="1" w:color="auto"/>
        </w:pBdr>
        <w:tabs>
          <w:tab w:val="left" w:pos="567"/>
        </w:tabs>
        <w:rPr>
          <w:rFonts w:ascii="Comic Sans MS" w:hAnsi="Comic Sans MS"/>
          <w:b/>
        </w:rPr>
      </w:pPr>
      <w:r>
        <w:rPr>
          <w:rFonts w:ascii="Comic Sans MS" w:hAnsi="Comic Sans MS"/>
          <w:b/>
        </w:rPr>
        <w:t>DİL GELİŞİMI</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 Sesleri ayırt eder.</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Sesin geldiği yönü söyler. Sesin kaynağının ne olduğunu söyler. Sesin özelliğini söyler. Sesler arasındaki benzerlik ve farklılıkları söyler. Verilen sese benzer sesler çıkarır.</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2: Sesini uygun kullanır. </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Konuşurken/şarkı söylerken nefesini doğru kullanır. Konuşurken /şarkı söylerken sesinin tonunu ayarlar. Konuşurken/şarkı söylerken sesinin hızını ayarlar. Konuşurken/şarkı söylerken sesinin şiddetini ayarlar.</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3: Söz dizimi kurallarına göre cümle kurar.</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Düz cümle kurar. Olumsuz cümle kurar. Soru cümlesi kurar. Bileşik cümle kurar. Cümlelerinde öğeleri doğru kullanır.</w:t>
      </w:r>
    </w:p>
    <w:p w:rsidR="0076732C" w:rsidRPr="0099517E" w:rsidRDefault="0076732C" w:rsidP="00D675C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4: Konuşurken dilbilgisi yapılarını kullanır.</w:t>
      </w:r>
    </w:p>
    <w:p w:rsidR="0076732C" w:rsidRPr="002B7C3E" w:rsidRDefault="0076732C" w:rsidP="00D675C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xml:space="preserve"> Cümle kurarken isim kullanır. 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rsidR="0076732C" w:rsidRPr="0099517E" w:rsidRDefault="0076732C" w:rsidP="00D675C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5. Dili iletişim amacıyla kullanır. </w:t>
      </w:r>
    </w:p>
    <w:p w:rsidR="0076732C" w:rsidRPr="002B7C3E" w:rsidRDefault="0076732C" w:rsidP="00D675C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Konuşma sırasında göz teması kurar. Sohbete katılır.</w:t>
      </w:r>
      <w:r w:rsidRPr="002B7C3E">
        <w:t xml:space="preserve"> </w:t>
      </w:r>
      <w:r w:rsidRPr="002B7C3E">
        <w:rPr>
          <w:rFonts w:ascii="Comic Sans MS" w:hAnsi="Comic Sans MS"/>
          <w:sz w:val="20"/>
          <w:szCs w:val="20"/>
        </w:rPr>
        <w:t>Konuşmak için sırasını bekler.</w:t>
      </w:r>
    </w:p>
    <w:p w:rsidR="0076732C" w:rsidRPr="0099517E" w:rsidRDefault="0076732C" w:rsidP="0001187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6: Sözcük dağarcığını geliştirir.</w:t>
      </w:r>
    </w:p>
    <w:p w:rsidR="0076732C" w:rsidRPr="002B7C3E" w:rsidRDefault="0076732C" w:rsidP="0001187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76732C" w:rsidRPr="0099517E" w:rsidRDefault="0076732C" w:rsidP="00D675C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7: Dinledikleri/izlediklerinin anlamını kavrar.</w:t>
      </w:r>
    </w:p>
    <w:p w:rsidR="0076732C" w:rsidRPr="002B7C3E" w:rsidRDefault="0076732C" w:rsidP="00D675C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Sözel yönergeleri yerine getirir. Dinledikleri  /izlediklerini açıklar. Dinledikleri/izledikleri hakkında yorum yapar.</w:t>
      </w:r>
    </w:p>
    <w:p w:rsidR="0076732C" w:rsidRPr="0099517E" w:rsidRDefault="0076732C" w:rsidP="00DF0C24">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8: Dinledikleri/izlediklerini çeşitli yollarla ifade eder.</w:t>
      </w:r>
    </w:p>
    <w:p w:rsidR="0076732C" w:rsidRPr="002B7C3E" w:rsidRDefault="0076732C" w:rsidP="00DF0C24">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Dinledikleri/izledikleri ile ilgili sorular sorar. Dinledikleri/izledikleri ile ilgili sorulara cevap verir. Dinledikleri/izlediklerini başkalarına anlatır.  Dinledikleri/izlediklerini resim yoluyla sergiler. Dinledikleri/izlediklerini müzik yoluyla sergiler. Dinledikleri/izlediklerini drama yoluyla sergiler. Dinledikleri/izlediklerini şiir yoluyla sergiler. Dinledikleri/izlediklerini öykü yoluyla sergiler</w:t>
      </w:r>
    </w:p>
    <w:p w:rsidR="0076732C" w:rsidRPr="0099517E" w:rsidRDefault="0076732C" w:rsidP="0088056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11. Okuma farkındalığı gösterir. </w:t>
      </w:r>
    </w:p>
    <w:p w:rsidR="0076732C" w:rsidRPr="00D675CF" w:rsidRDefault="0076732C" w:rsidP="00880565">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Çevresinde bulunan yazılı materyaller hakkında konuşur</w:t>
      </w:r>
      <w:r w:rsidRPr="00D675CF">
        <w:rPr>
          <w:rFonts w:ascii="Comic Sans MS" w:hAnsi="Comic Sans MS"/>
          <w:sz w:val="20"/>
          <w:szCs w:val="20"/>
        </w:rPr>
        <w:t>.  Yetişkinden kendisine kitap okumasını ister.</w:t>
      </w:r>
    </w:p>
    <w:p w:rsidR="0076732C" w:rsidRDefault="0076732C" w:rsidP="002B7C3E">
      <w:pPr>
        <w:pStyle w:val="NoSpacing"/>
        <w:pBdr>
          <w:top w:val="single" w:sz="4" w:space="1" w:color="auto"/>
          <w:left w:val="single" w:sz="4" w:space="0" w:color="auto"/>
          <w:bottom w:val="single" w:sz="4" w:space="1" w:color="auto"/>
          <w:right w:val="single" w:sz="4" w:space="1" w:color="auto"/>
        </w:pBdr>
        <w:rPr>
          <w:rFonts w:ascii="Comic Sans MS" w:hAnsi="Comic Sans MS"/>
          <w:b/>
        </w:rPr>
      </w:pPr>
    </w:p>
    <w:p w:rsidR="0076732C" w:rsidRPr="002B7C3E" w:rsidRDefault="0076732C" w:rsidP="002B7C3E">
      <w:pPr>
        <w:pStyle w:val="NoSpacing"/>
        <w:pBdr>
          <w:top w:val="single" w:sz="4" w:space="1" w:color="auto"/>
          <w:left w:val="single" w:sz="4" w:space="0" w:color="auto"/>
          <w:bottom w:val="single" w:sz="4" w:space="1" w:color="auto"/>
          <w:right w:val="single" w:sz="4" w:space="1" w:color="auto"/>
        </w:pBdr>
        <w:rPr>
          <w:rFonts w:ascii="Comic Sans MS" w:hAnsi="Comic Sans MS"/>
          <w:b/>
        </w:rPr>
      </w:pPr>
      <w:r>
        <w:rPr>
          <w:rFonts w:ascii="Comic Sans MS" w:hAnsi="Comic Sans MS"/>
          <w:b/>
        </w:rPr>
        <w:t>PSİKOMOTOR GELİŞİM</w:t>
      </w:r>
    </w:p>
    <w:p w:rsidR="0076732C" w:rsidRPr="0099517E" w:rsidRDefault="0076732C" w:rsidP="007C2C2E">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 Yer değiştirme hareketleri yapar.</w:t>
      </w:r>
    </w:p>
    <w:p w:rsidR="0076732C" w:rsidRPr="0099517E" w:rsidRDefault="0076732C" w:rsidP="00585D84">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Göstergeleri</w:t>
      </w:r>
      <w:r w:rsidRPr="002B7C3E">
        <w:rPr>
          <w:rFonts w:ascii="Comic Sans MS" w:hAnsi="Comic Sans MS"/>
          <w:sz w:val="20"/>
          <w:szCs w:val="20"/>
        </w:rPr>
        <w:t>: Isınma ve soğuma hareketlerini bir rehber eşliğinde yapar. Yönergeler doğrultusunda yürür. Yönergeler doğrultusunda koşar. Belli bir yükseklikten atlar. Belli bir yüksekliğe zıplar. Belli bir yüksekliğe tırmanır. Tırmanılan yükseklikten iner</w:t>
      </w:r>
      <w:r w:rsidRPr="0099517E">
        <w:rPr>
          <w:rFonts w:ascii="Comic Sans MS" w:hAnsi="Comic Sans MS"/>
          <w:b/>
          <w:sz w:val="20"/>
          <w:szCs w:val="20"/>
        </w:rPr>
        <w:t>Kazanım2: Denge hareketleri yapar.</w:t>
      </w:r>
    </w:p>
    <w:p w:rsidR="0076732C" w:rsidRPr="002B7C3E" w:rsidRDefault="0076732C" w:rsidP="00585D84">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Çizgi üzerinde yönergeler doğrultusunda yürür.</w:t>
      </w:r>
    </w:p>
    <w:p w:rsidR="0076732C" w:rsidRPr="0099517E" w:rsidRDefault="0076732C" w:rsidP="00585D84">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3: Nesne kontrolü gerektiren hareketleri yapar.</w:t>
      </w:r>
    </w:p>
    <w:p w:rsidR="0076732C" w:rsidRPr="002B7C3E" w:rsidRDefault="0076732C" w:rsidP="00585D84">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Atılan topu elleri ile tutar.</w:t>
      </w:r>
    </w:p>
    <w:p w:rsidR="0076732C" w:rsidRPr="0099517E" w:rsidRDefault="0076732C" w:rsidP="0088056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4. Küçük kas kullanımı gerektiren hareketleri yapar. </w:t>
      </w:r>
    </w:p>
    <w:p w:rsidR="0076732C" w:rsidRPr="00585D84" w:rsidRDefault="0076732C" w:rsidP="00EF3895">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Göstergeleri</w:t>
      </w:r>
      <w:r w:rsidRPr="002B7C3E">
        <w:rPr>
          <w:rFonts w:ascii="Comic Sans MS" w:hAnsi="Comic Sans MS"/>
          <w:sz w:val="20"/>
          <w:szCs w:val="20"/>
        </w:rPr>
        <w:t>: Nesneleri toplar. Nesneleri kaptan kaba boşaltır. Nesneleri takar, çıkarır, ipe vb. dizer .  Kalemi doğru tutar. Kalem kontrolünü sağlar. Çizgileri istenilen nitelikte çizer. Değişik malzemeler kullanarak resim yapar. Nesneleri yeni şekiller oluşturacak biçimde bir araya getirir. Malzemeleri keser, yapıştırır,  değişik şekillerde katlar.</w:t>
      </w:r>
      <w:r w:rsidRPr="002B7C3E">
        <w:t xml:space="preserve"> </w:t>
      </w:r>
      <w:r w:rsidRPr="002B7C3E">
        <w:rPr>
          <w:rFonts w:ascii="Comic Sans MS" w:hAnsi="Comic Sans MS"/>
          <w:sz w:val="20"/>
          <w:szCs w:val="20"/>
        </w:rPr>
        <w:t>Nesneleri kopartır</w:t>
      </w:r>
      <w:r w:rsidRPr="00585D84">
        <w:rPr>
          <w:rFonts w:ascii="Comic Sans MS" w:hAnsi="Comic Sans MS"/>
          <w:sz w:val="20"/>
          <w:szCs w:val="20"/>
        </w:rPr>
        <w:t>/yırtar.</w:t>
      </w:r>
    </w:p>
    <w:p w:rsidR="0076732C" w:rsidRPr="0099517E" w:rsidRDefault="0076732C" w:rsidP="00585D84">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5. Müzik ve ritim eşliğinde hareket eder. </w:t>
      </w:r>
    </w:p>
    <w:p w:rsidR="0076732C" w:rsidRPr="00D80F0B" w:rsidRDefault="0076732C" w:rsidP="00585D84">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xml:space="preserve"> Bedenini, nesneleri ve vurmalı çalgıları kullanarak ritim çalışması yapar. Basit dans adımlarını yapar. Müzik ve ritim eşliğinde dans eder. Müzik ve ritim eşliğinde çeşitli hareketleri</w:t>
      </w:r>
      <w:r w:rsidRPr="00585D84">
        <w:rPr>
          <w:rFonts w:ascii="Comic Sans MS" w:hAnsi="Comic Sans MS"/>
          <w:sz w:val="20"/>
          <w:szCs w:val="20"/>
        </w:rPr>
        <w:t xml:space="preserve"> ardı ardına yapar.</w:t>
      </w:r>
    </w:p>
    <w:p w:rsidR="0076732C" w:rsidRDefault="0076732C" w:rsidP="002B7C3E">
      <w:pPr>
        <w:pStyle w:val="NoSpacing"/>
        <w:pBdr>
          <w:top w:val="single" w:sz="4" w:space="1" w:color="auto"/>
          <w:left w:val="single" w:sz="4" w:space="0" w:color="auto"/>
          <w:bottom w:val="single" w:sz="4" w:space="1" w:color="auto"/>
          <w:right w:val="single" w:sz="4" w:space="1" w:color="auto"/>
        </w:pBdr>
        <w:rPr>
          <w:rFonts w:ascii="Comic Sans MS" w:hAnsi="Comic Sans MS"/>
          <w:b/>
        </w:rPr>
      </w:pPr>
    </w:p>
    <w:p w:rsidR="0076732C" w:rsidRPr="002B7C3E" w:rsidRDefault="0076732C" w:rsidP="002B7C3E">
      <w:pPr>
        <w:pStyle w:val="NoSpacing"/>
        <w:pBdr>
          <w:top w:val="single" w:sz="4" w:space="1" w:color="auto"/>
          <w:left w:val="single" w:sz="4" w:space="0" w:color="auto"/>
          <w:bottom w:val="single" w:sz="4" w:space="1" w:color="auto"/>
          <w:right w:val="single" w:sz="4" w:space="1" w:color="auto"/>
        </w:pBdr>
        <w:rPr>
          <w:rFonts w:ascii="Comic Sans MS" w:hAnsi="Comic Sans MS"/>
          <w:b/>
        </w:rPr>
      </w:pPr>
      <w:r>
        <w:rPr>
          <w:rFonts w:ascii="Comic Sans MS" w:hAnsi="Comic Sans MS"/>
          <w:b/>
        </w:rPr>
        <w:t>SOSYAL VE DUYGUSAL GELİŞİM</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Kazanım 1: Kendisine ait özellikleri tanıtır.</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Adını ve/veya soyadını söyler. Yaşını söyler. Fiziksel özelliklerini söyler. Duyuşsal özelliklerini söyler.</w:t>
      </w:r>
    </w:p>
    <w:p w:rsidR="0076732C" w:rsidRPr="0099517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99517E">
        <w:rPr>
          <w:rFonts w:ascii="Comic Sans MS" w:hAnsi="Comic Sans MS"/>
          <w:b/>
          <w:sz w:val="20"/>
          <w:szCs w:val="20"/>
        </w:rPr>
        <w:t xml:space="preserve">Kazanım 2. Ailesiyle ilgili özellikleri tanıtır. </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99517E">
        <w:rPr>
          <w:rFonts w:ascii="Comic Sans MS" w:hAnsi="Comic Sans MS"/>
          <w:b/>
          <w:sz w:val="20"/>
          <w:szCs w:val="20"/>
        </w:rPr>
        <w:t>Göstergeleri</w:t>
      </w:r>
      <w:r w:rsidRPr="002B7C3E">
        <w:rPr>
          <w:rFonts w:ascii="Comic Sans MS" w:hAnsi="Comic Sans MS"/>
          <w:sz w:val="20"/>
          <w:szCs w:val="20"/>
        </w:rPr>
        <w:t>: Anne ve babasının adını, soyadını, mesleğini, vb. söyler. Anne ve babasının saç rengi, boyu, göz rengi gibi fiziksel özelliklerini söyler.</w:t>
      </w:r>
    </w:p>
    <w:p w:rsidR="0076732C" w:rsidRPr="004D4723"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4. Bir olay ya da durumla ilgili olarak başkalarının duygularını açıklar. </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xml:space="preserve"> Başkalarının duygularını söyler. Başkalarının duygularının nedenlerini söyler. Başkalarının duygularının sonuçlarını söyler.</w:t>
      </w:r>
    </w:p>
    <w:p w:rsidR="0076732C" w:rsidRPr="004D4723"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5. Bir olay ya da durumla ilgili olumsuz duygularını uygun yollarla gösterir.</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Olumsuz duygularını olumlu sözel ifadeler kullanarak açıklar.</w:t>
      </w:r>
    </w:p>
    <w:p w:rsidR="0076732C" w:rsidRPr="004D4723"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7: Bir işi ya da görevi başarmak için kendini güdüler.</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Yetişkin yönlendirmesi olmadan bir işe başlar.. Başladığı işi zamanında bitirmek için çaba gösterir.</w:t>
      </w:r>
    </w:p>
    <w:p w:rsidR="0076732C" w:rsidRPr="004D4723"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8: Farklılıklara saygı gösterir.</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Kendisinin farklı özellikleri olduğunu söyler. İnsanların farklı özellikleri olduğunu söyler.</w:t>
      </w:r>
    </w:p>
    <w:p w:rsidR="0076732C" w:rsidRPr="004D4723"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9: Farklı kültürel özellikleri açıklar.</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Kendi ülkesinin kültürüne ait özellikleri söyler. Kendi ülkesinin kültürü ile diğer kültürlerin benzer ve farklı özelliklerini söyler. Farklı ülkelerin kendine özgü kültürel özellikleri olduğunu söyler.</w:t>
      </w:r>
    </w:p>
    <w:p w:rsidR="0076732C" w:rsidRPr="004D4723"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10: Sorumluluklarını yerine getirir.</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Sorumluluk almaya istekli olduğunu gösterir. Üstlendiği sorumluluğu yerine getirir. Sorumluluklar yerine getirilmediğinde olası sonuçları söyler.</w:t>
      </w:r>
    </w:p>
    <w:p w:rsidR="0076732C" w:rsidRPr="004D4723"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11: Atatürk ile ilgili etkinliklerde sorumluluk alır. </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Atatürk ile ilgili etkinliklere katılır. Atatürk ile ilgili duygu ve düşüncelerini farklı etkinliklerle ifade eder.</w:t>
      </w:r>
    </w:p>
    <w:p w:rsidR="0076732C" w:rsidRPr="004D4723"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12. Değişik ortamlardaki kurallara uyar. </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Değişik ortamlardaki kuralların belirlenmesinde düşüncesini söyler.  Kuralların gerekli olduğunu söyler. İstekleri ile kurallar çeliştiğinde kurallara uygun davranır. Nezaket kurallarına uyar.</w:t>
      </w:r>
    </w:p>
    <w:p w:rsidR="0076732C" w:rsidRPr="004D4723" w:rsidRDefault="0076732C" w:rsidP="0001187F">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15. Kendine güvenir.</w:t>
      </w:r>
    </w:p>
    <w:p w:rsidR="0076732C" w:rsidRPr="002B7C3E" w:rsidRDefault="0076732C" w:rsidP="0001187F">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xml:space="preserve"> Kendine ait beğendiği ve beğenmediği özelliklerini söyler. Grup önünde kendini ifade eder. Gerektiği durumlarda farklı görüşlerini söyler. Gerektiğinde liderliği üstlenir.</w:t>
      </w:r>
    </w:p>
    <w:p w:rsidR="0076732C" w:rsidRPr="004D4723"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16. Toplumsal yaşamda bireylerin farklı rol ve görevleri olduğunu açıklar. </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xml:space="preserve"> Toplumda farklı rol ve görevlere sahip kişiler olduğunu söyler. Aynı kişinin farklı rol ve görevleri olduğunu söyler.</w:t>
      </w:r>
    </w:p>
    <w:p w:rsidR="0076732C" w:rsidRDefault="0076732C" w:rsidP="002B7C3E">
      <w:pPr>
        <w:pStyle w:val="NoSpacing"/>
        <w:pBdr>
          <w:top w:val="single" w:sz="4" w:space="1" w:color="auto"/>
          <w:left w:val="single" w:sz="4" w:space="0" w:color="auto"/>
          <w:bottom w:val="single" w:sz="4" w:space="1" w:color="auto"/>
          <w:right w:val="single" w:sz="4" w:space="1" w:color="auto"/>
        </w:pBdr>
        <w:rPr>
          <w:rFonts w:ascii="Comic Sans MS" w:hAnsi="Comic Sans MS"/>
          <w:b/>
        </w:rPr>
      </w:pPr>
    </w:p>
    <w:p w:rsidR="0076732C" w:rsidRPr="002B7C3E" w:rsidRDefault="0076732C" w:rsidP="002B7C3E">
      <w:pPr>
        <w:pStyle w:val="NoSpacing"/>
        <w:pBdr>
          <w:top w:val="single" w:sz="4" w:space="1" w:color="auto"/>
          <w:left w:val="single" w:sz="4" w:space="0" w:color="auto"/>
          <w:bottom w:val="single" w:sz="4" w:space="1" w:color="auto"/>
          <w:right w:val="single" w:sz="4" w:space="1" w:color="auto"/>
        </w:pBdr>
        <w:rPr>
          <w:rFonts w:ascii="Comic Sans MS" w:hAnsi="Comic Sans MS"/>
          <w:b/>
        </w:rPr>
      </w:pPr>
      <w:r>
        <w:rPr>
          <w:rFonts w:ascii="Comic Sans MS" w:hAnsi="Comic Sans MS"/>
          <w:b/>
        </w:rPr>
        <w:t>ÖZ</w:t>
      </w:r>
      <w:r w:rsidRPr="002B7C3E">
        <w:rPr>
          <w:rFonts w:ascii="Comic Sans MS" w:hAnsi="Comic Sans MS"/>
          <w:b/>
        </w:rPr>
        <w:t>BAKIM BECERİLERİ</w:t>
      </w:r>
    </w:p>
    <w:p w:rsidR="0076732C" w:rsidRPr="004D4723"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1. Bedeniyle ilgili temizlik kurallarını uygular. </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Saçını tarar, dişini fırçalar, elini, yüzünü yıkar, tuvalet gereksinimine yönelik işleri yapar.</w:t>
      </w:r>
    </w:p>
    <w:p w:rsidR="0076732C" w:rsidRPr="004D4723"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Kazanım 3: Yaşam alanlarında gerekli düzenlemeler yapar.</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xml:space="preserve">: Ev/okuldaki eşyaları temiz ve özenle kullanır. . Ev/okuldaki eşyaları toplar.. Ev/okuldaki eşyaları katlar.  Ev/okuldaki eşyaları asar. Ev/okuldaki eşyaları yerleştirir. </w:t>
      </w:r>
    </w:p>
    <w:p w:rsidR="0076732C" w:rsidRPr="004D4723"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4: Yeterli ve dengeli beslenir. </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Yiyecek ve içecekleri yeterli miktarda yer/içer.. Öğün zamanlarında yemek yemeye çaba gösterir. Sağlığı olumsuz etkileyen yiyecekleri ve içecekleri yemekten/içmekten kaçınır.  Yiyecekleri yerken sağlık ve görgü kurallarına özen gösterir.</w:t>
      </w:r>
    </w:p>
    <w:p w:rsidR="0076732C" w:rsidRPr="004D4723"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5: Dinlenmenin önemini açıklar. </w:t>
      </w:r>
    </w:p>
    <w:p w:rsidR="0076732C" w:rsidRPr="002B7C3E"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Dinlendirici etkinliklere katılır.</w:t>
      </w:r>
    </w:p>
    <w:p w:rsidR="0076732C" w:rsidRPr="004D4723"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sidRPr="004D4723">
        <w:rPr>
          <w:rFonts w:ascii="Comic Sans MS" w:hAnsi="Comic Sans MS"/>
          <w:b/>
          <w:sz w:val="20"/>
          <w:szCs w:val="20"/>
        </w:rPr>
        <w:t xml:space="preserve">Kazanım 7. Kendini tehlikelerden ve kazalardan korur. </w:t>
      </w:r>
    </w:p>
    <w:p w:rsidR="0076732C"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4D4723">
        <w:rPr>
          <w:rFonts w:ascii="Comic Sans MS" w:hAnsi="Comic Sans MS"/>
          <w:b/>
          <w:sz w:val="20"/>
          <w:szCs w:val="20"/>
        </w:rPr>
        <w:t>Göstergeleri</w:t>
      </w:r>
      <w:r w:rsidRPr="002B7C3E">
        <w:rPr>
          <w:rFonts w:ascii="Comic Sans MS" w:hAnsi="Comic Sans MS"/>
          <w:sz w:val="20"/>
          <w:szCs w:val="20"/>
        </w:rPr>
        <w:t>: 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76732C"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6732C"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6732C"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6732C"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6732C"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6732C"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6732C"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6732C"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6732C"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6732C"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6732C"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6732C"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6732C"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6732C" w:rsidRDefault="0076732C" w:rsidP="002149C6">
      <w:pPr>
        <w:pStyle w:val="NoSpacing"/>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76732C" w:rsidRPr="0044246D"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             </w:t>
      </w:r>
      <w:r w:rsidRPr="0044246D">
        <w:rPr>
          <w:rFonts w:ascii="Comic Sans MS" w:hAnsi="Comic Sans MS"/>
          <w:b/>
          <w:sz w:val="20"/>
          <w:szCs w:val="20"/>
        </w:rPr>
        <w:t xml:space="preserve">KAVRAMLAR                                                         </w:t>
      </w:r>
    </w:p>
    <w:p w:rsidR="0076732C"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3 ve 4 rakamı                   </w:t>
      </w:r>
    </w:p>
    <w:p w:rsidR="0076732C"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Renkler (sarı-kırmızı-mavi-turuncu)</w:t>
      </w:r>
    </w:p>
    <w:p w:rsidR="0076732C"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Şekiller (üçgen)                 </w:t>
      </w:r>
    </w:p>
    <w:p w:rsidR="0076732C"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Duyu organlarımız</w:t>
      </w:r>
    </w:p>
    <w:p w:rsidR="0076732C"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Uzun-kısa                           </w:t>
      </w:r>
    </w:p>
    <w:p w:rsidR="0076732C"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Şişman-zayıf</w:t>
      </w:r>
    </w:p>
    <w:p w:rsidR="0076732C"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Sıcak-soğuk-ılık                 </w:t>
      </w:r>
    </w:p>
    <w:p w:rsidR="0076732C"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Ön-arka</w:t>
      </w:r>
    </w:p>
    <w:p w:rsidR="0076732C"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Dolu-boş                           </w:t>
      </w:r>
    </w:p>
    <w:p w:rsidR="0076732C"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Sesli-sessiz</w:t>
      </w:r>
    </w:p>
    <w:p w:rsidR="0076732C"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Açık-kapalı</w:t>
      </w:r>
    </w:p>
    <w:p w:rsidR="0076732C"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6732C"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ALAN GE</w:t>
      </w:r>
      <w:r w:rsidRPr="0044246D">
        <w:rPr>
          <w:rFonts w:ascii="Comic Sans MS" w:hAnsi="Comic Sans MS"/>
          <w:b/>
          <w:sz w:val="20"/>
          <w:szCs w:val="20"/>
        </w:rPr>
        <w:t>ZİLERİ</w:t>
      </w:r>
    </w:p>
    <w:p w:rsidR="0076732C" w:rsidRPr="0044246D"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6732C"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6732C"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B7C3E">
        <w:rPr>
          <w:rFonts w:ascii="Comic Sans MS" w:hAnsi="Comic Sans MS"/>
          <w:b/>
          <w:sz w:val="20"/>
          <w:szCs w:val="20"/>
        </w:rPr>
        <w:t>BELİRLİ GÜN VE HAFTALAR</w:t>
      </w:r>
    </w:p>
    <w:p w:rsidR="0076732C"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6732C" w:rsidRPr="002B7C3E"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B7C3E">
        <w:rPr>
          <w:rFonts w:ascii="Comic Sans MS" w:hAnsi="Comic Sans MS"/>
          <w:b/>
          <w:sz w:val="20"/>
          <w:szCs w:val="20"/>
        </w:rPr>
        <w:tab/>
      </w:r>
    </w:p>
    <w:p w:rsidR="0076732C" w:rsidRPr="0044246D"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76732C" w:rsidRPr="002B7C3E" w:rsidRDefault="0076732C" w:rsidP="002B7C3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Çocuğunuza sokak hayvanlarına ne gibi yardım yapabileceğinizi sorunuz..</w:t>
      </w:r>
    </w:p>
    <w:p w:rsidR="0076732C" w:rsidRPr="002B7C3E" w:rsidRDefault="0076732C" w:rsidP="002B7C3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Çocuğunuzdan evdeki 1 tane ve 2 tane olan  nesneleri göstermesini isteyiniz.</w:t>
      </w:r>
    </w:p>
    <w:p w:rsidR="0076732C" w:rsidRPr="002B7C3E" w:rsidRDefault="0076732C" w:rsidP="002B7C3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Evde çocuğunuzdan  bugün neler öğrendiğini anlatmasını isteyiniz.</w:t>
      </w:r>
    </w:p>
    <w:p w:rsidR="0076732C" w:rsidRPr="002B7C3E" w:rsidRDefault="0076732C" w:rsidP="002B7C3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Bayramlaşmanın nasıl yapıldığı konusunda konuşunuz..</w:t>
      </w:r>
    </w:p>
    <w:p w:rsidR="0076732C" w:rsidRPr="002B7C3E" w:rsidRDefault="0076732C" w:rsidP="002B7C3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Birlikte az-çok kavramlarına uygun örnekler bulunuz</w:t>
      </w:r>
    </w:p>
    <w:p w:rsidR="0076732C" w:rsidRPr="002B7C3E" w:rsidRDefault="0076732C" w:rsidP="002B7C3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10 KASIM ATATÜRK'Ü ANMA törenine çocuğunuzla  birlikte katılınız.</w:t>
      </w:r>
    </w:p>
    <w:p w:rsidR="0076732C" w:rsidRDefault="0076732C" w:rsidP="002B7C3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B7C3E">
        <w:rPr>
          <w:rFonts w:ascii="Comic Sans MS" w:hAnsi="Comic Sans MS"/>
          <w:sz w:val="20"/>
          <w:szCs w:val="20"/>
        </w:rPr>
        <w:t>Atatürk’ün resimlerini kesip Atatürk albümü oluşturabilirsiniz.</w:t>
      </w:r>
    </w:p>
    <w:p w:rsidR="0076732C"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6732C" w:rsidRDefault="0076732C" w:rsidP="0044246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6732C" w:rsidRDefault="0076732C" w:rsidP="00D478C3">
      <w:pPr>
        <w:pStyle w:val="NoSpacing"/>
        <w:rPr>
          <w:rFonts w:ascii="Comic Sans MS" w:hAnsi="Comic Sans MS"/>
          <w:sz w:val="20"/>
          <w:szCs w:val="20"/>
        </w:rPr>
      </w:pPr>
    </w:p>
    <w:p w:rsidR="0076732C" w:rsidRDefault="0076732C" w:rsidP="00D478C3">
      <w:pPr>
        <w:pStyle w:val="NoSpacing"/>
        <w:rPr>
          <w:rFonts w:ascii="Comic Sans MS" w:hAnsi="Comic Sans MS"/>
          <w:sz w:val="20"/>
          <w:szCs w:val="20"/>
        </w:rPr>
      </w:pPr>
    </w:p>
    <w:p w:rsidR="0076732C" w:rsidRDefault="0076732C" w:rsidP="00EC726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76732C" w:rsidRDefault="0076732C" w:rsidP="00EC726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6732C" w:rsidRDefault="0076732C" w:rsidP="00EC726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6732C" w:rsidRDefault="0076732C" w:rsidP="00EC726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6732C" w:rsidRDefault="0076732C" w:rsidP="00EC726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6732C" w:rsidRDefault="0076732C" w:rsidP="00EC726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6732C" w:rsidRDefault="0076732C" w:rsidP="00EC726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6732C" w:rsidRDefault="0076732C" w:rsidP="00EC726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6732C" w:rsidRDefault="0076732C" w:rsidP="00EC726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6732C" w:rsidRDefault="0076732C" w:rsidP="00EC726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p>
    <w:p w:rsidR="0076732C" w:rsidRDefault="0076732C" w:rsidP="00EC726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6732C" w:rsidRDefault="0076732C" w:rsidP="00EC726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76732C" w:rsidRPr="00D478C3" w:rsidRDefault="0076732C" w:rsidP="00EC726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76732C" w:rsidRPr="00D478C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32C" w:rsidRDefault="0076732C" w:rsidP="00806A98">
      <w:pPr>
        <w:spacing w:after="0" w:line="240" w:lineRule="auto"/>
      </w:pPr>
      <w:r>
        <w:separator/>
      </w:r>
    </w:p>
  </w:endnote>
  <w:endnote w:type="continuationSeparator" w:id="0">
    <w:p w:rsidR="0076732C" w:rsidRDefault="0076732C"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32C" w:rsidRDefault="0076732C">
    <w:pPr>
      <w:pStyle w:val="Footer"/>
    </w:pPr>
  </w:p>
  <w:p w:rsidR="0076732C" w:rsidRDefault="0076732C">
    <w:pPr>
      <w:pStyle w:val="Footer"/>
    </w:pPr>
  </w:p>
  <w:p w:rsidR="0076732C" w:rsidRDefault="0076732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32C" w:rsidRDefault="0076732C" w:rsidP="00806A98">
      <w:pPr>
        <w:spacing w:after="0" w:line="240" w:lineRule="auto"/>
      </w:pPr>
      <w:r>
        <w:separator/>
      </w:r>
    </w:p>
  </w:footnote>
  <w:footnote w:type="continuationSeparator" w:id="0">
    <w:p w:rsidR="0076732C" w:rsidRDefault="0076732C"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187F"/>
    <w:rsid w:val="000306BF"/>
    <w:rsid w:val="000614C2"/>
    <w:rsid w:val="000867DE"/>
    <w:rsid w:val="000F3B1A"/>
    <w:rsid w:val="00113F35"/>
    <w:rsid w:val="0015787C"/>
    <w:rsid w:val="00165788"/>
    <w:rsid w:val="001719B7"/>
    <w:rsid w:val="0018560E"/>
    <w:rsid w:val="001A45E0"/>
    <w:rsid w:val="001B09CB"/>
    <w:rsid w:val="001D0122"/>
    <w:rsid w:val="001F341C"/>
    <w:rsid w:val="001F4B0C"/>
    <w:rsid w:val="002134AD"/>
    <w:rsid w:val="002149C6"/>
    <w:rsid w:val="00216154"/>
    <w:rsid w:val="002201E3"/>
    <w:rsid w:val="002A1BCC"/>
    <w:rsid w:val="002B5687"/>
    <w:rsid w:val="002B7C3E"/>
    <w:rsid w:val="002C40DB"/>
    <w:rsid w:val="002D4744"/>
    <w:rsid w:val="00307399"/>
    <w:rsid w:val="0030759F"/>
    <w:rsid w:val="00375D6E"/>
    <w:rsid w:val="003A2AC5"/>
    <w:rsid w:val="003C0F4A"/>
    <w:rsid w:val="003C2D3A"/>
    <w:rsid w:val="003E1820"/>
    <w:rsid w:val="003E254C"/>
    <w:rsid w:val="00411C7A"/>
    <w:rsid w:val="00430623"/>
    <w:rsid w:val="00436F22"/>
    <w:rsid w:val="0044246D"/>
    <w:rsid w:val="00445C4B"/>
    <w:rsid w:val="00446ED2"/>
    <w:rsid w:val="00455396"/>
    <w:rsid w:val="00497BC7"/>
    <w:rsid w:val="004C5BC8"/>
    <w:rsid w:val="004D4723"/>
    <w:rsid w:val="004D71CA"/>
    <w:rsid w:val="004E21F3"/>
    <w:rsid w:val="004E2C35"/>
    <w:rsid w:val="004F21E0"/>
    <w:rsid w:val="004F353B"/>
    <w:rsid w:val="00504F68"/>
    <w:rsid w:val="00521BB8"/>
    <w:rsid w:val="00527203"/>
    <w:rsid w:val="00577EBE"/>
    <w:rsid w:val="00582EA4"/>
    <w:rsid w:val="00585D84"/>
    <w:rsid w:val="0059067C"/>
    <w:rsid w:val="005B492E"/>
    <w:rsid w:val="005C3EC7"/>
    <w:rsid w:val="005C5442"/>
    <w:rsid w:val="005D35FA"/>
    <w:rsid w:val="00606435"/>
    <w:rsid w:val="0063376D"/>
    <w:rsid w:val="0064489B"/>
    <w:rsid w:val="006836CC"/>
    <w:rsid w:val="006A6B3E"/>
    <w:rsid w:val="006D28C4"/>
    <w:rsid w:val="006D6401"/>
    <w:rsid w:val="0074056A"/>
    <w:rsid w:val="00764F63"/>
    <w:rsid w:val="0076599A"/>
    <w:rsid w:val="0076732C"/>
    <w:rsid w:val="007706DB"/>
    <w:rsid w:val="00794DDE"/>
    <w:rsid w:val="007C2C2E"/>
    <w:rsid w:val="007F301B"/>
    <w:rsid w:val="008005BE"/>
    <w:rsid w:val="00801C8B"/>
    <w:rsid w:val="00806A98"/>
    <w:rsid w:val="0085733F"/>
    <w:rsid w:val="008637FB"/>
    <w:rsid w:val="00880565"/>
    <w:rsid w:val="00890E89"/>
    <w:rsid w:val="008978B2"/>
    <w:rsid w:val="008B7296"/>
    <w:rsid w:val="008E20FE"/>
    <w:rsid w:val="009319CC"/>
    <w:rsid w:val="009367C8"/>
    <w:rsid w:val="00942E94"/>
    <w:rsid w:val="00953F4E"/>
    <w:rsid w:val="00954DBC"/>
    <w:rsid w:val="00994DE5"/>
    <w:rsid w:val="0099517E"/>
    <w:rsid w:val="009A20AC"/>
    <w:rsid w:val="009A586A"/>
    <w:rsid w:val="00A0112F"/>
    <w:rsid w:val="00A10CBE"/>
    <w:rsid w:val="00A137A6"/>
    <w:rsid w:val="00A16277"/>
    <w:rsid w:val="00A23087"/>
    <w:rsid w:val="00A61A00"/>
    <w:rsid w:val="00A62724"/>
    <w:rsid w:val="00A74474"/>
    <w:rsid w:val="00A85CB0"/>
    <w:rsid w:val="00A93841"/>
    <w:rsid w:val="00AD00DF"/>
    <w:rsid w:val="00AE611F"/>
    <w:rsid w:val="00B131D1"/>
    <w:rsid w:val="00B64698"/>
    <w:rsid w:val="00BA482B"/>
    <w:rsid w:val="00BB3A48"/>
    <w:rsid w:val="00BC6104"/>
    <w:rsid w:val="00BD429E"/>
    <w:rsid w:val="00BE067A"/>
    <w:rsid w:val="00BF0557"/>
    <w:rsid w:val="00C110B3"/>
    <w:rsid w:val="00C3789F"/>
    <w:rsid w:val="00C644FA"/>
    <w:rsid w:val="00C654E1"/>
    <w:rsid w:val="00C66B23"/>
    <w:rsid w:val="00C903B4"/>
    <w:rsid w:val="00CA20A7"/>
    <w:rsid w:val="00CE6E6F"/>
    <w:rsid w:val="00D01E43"/>
    <w:rsid w:val="00D478C3"/>
    <w:rsid w:val="00D675CF"/>
    <w:rsid w:val="00D75021"/>
    <w:rsid w:val="00D80F0B"/>
    <w:rsid w:val="00D94A26"/>
    <w:rsid w:val="00DF0C24"/>
    <w:rsid w:val="00E1402F"/>
    <w:rsid w:val="00E4402B"/>
    <w:rsid w:val="00E47557"/>
    <w:rsid w:val="00E51EED"/>
    <w:rsid w:val="00E823BB"/>
    <w:rsid w:val="00E8439E"/>
    <w:rsid w:val="00E9611D"/>
    <w:rsid w:val="00EC6C15"/>
    <w:rsid w:val="00EC7260"/>
    <w:rsid w:val="00ED34F9"/>
    <w:rsid w:val="00ED6BD1"/>
    <w:rsid w:val="00ED7DEF"/>
    <w:rsid w:val="00EE47F4"/>
    <w:rsid w:val="00EF1A06"/>
    <w:rsid w:val="00EF3895"/>
    <w:rsid w:val="00F25426"/>
    <w:rsid w:val="00F300A9"/>
    <w:rsid w:val="00F33FE2"/>
    <w:rsid w:val="00F41E99"/>
    <w:rsid w:val="00F53DE0"/>
    <w:rsid w:val="00F61B8B"/>
    <w:rsid w:val="00F875E3"/>
    <w:rsid w:val="00F91FFA"/>
    <w:rsid w:val="00F92AFE"/>
    <w:rsid w:val="00FC374B"/>
    <w:rsid w:val="00FC771F"/>
    <w:rsid w:val="00FE1F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820"/>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595017477">
      <w:marLeft w:val="0"/>
      <w:marRight w:val="0"/>
      <w:marTop w:val="0"/>
      <w:marBottom w:val="0"/>
      <w:divBdr>
        <w:top w:val="none" w:sz="0" w:space="0" w:color="auto"/>
        <w:left w:val="none" w:sz="0" w:space="0" w:color="auto"/>
        <w:bottom w:val="none" w:sz="0" w:space="0" w:color="auto"/>
        <w:right w:val="none" w:sz="0" w:space="0" w:color="auto"/>
      </w:divBdr>
    </w:div>
    <w:div w:id="1595017478">
      <w:marLeft w:val="0"/>
      <w:marRight w:val="0"/>
      <w:marTop w:val="0"/>
      <w:marBottom w:val="0"/>
      <w:divBdr>
        <w:top w:val="none" w:sz="0" w:space="0" w:color="auto"/>
        <w:left w:val="none" w:sz="0" w:space="0" w:color="auto"/>
        <w:bottom w:val="none" w:sz="0" w:space="0" w:color="auto"/>
        <w:right w:val="none" w:sz="0" w:space="0" w:color="auto"/>
      </w:divBdr>
    </w:div>
    <w:div w:id="1595017479">
      <w:marLeft w:val="0"/>
      <w:marRight w:val="0"/>
      <w:marTop w:val="0"/>
      <w:marBottom w:val="0"/>
      <w:divBdr>
        <w:top w:val="none" w:sz="0" w:space="0" w:color="auto"/>
        <w:left w:val="none" w:sz="0" w:space="0" w:color="auto"/>
        <w:bottom w:val="none" w:sz="0" w:space="0" w:color="auto"/>
        <w:right w:val="none" w:sz="0" w:space="0" w:color="auto"/>
      </w:divBdr>
    </w:div>
    <w:div w:id="15950174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7</Pages>
  <Words>1849</Words>
  <Characters>10542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2015-07-28T19:08:00Z</dcterms:created>
  <dcterms:modified xsi:type="dcterms:W3CDTF">2016-08-27T20:15:00Z</dcterms:modified>
</cp:coreProperties>
</file>